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18DB5" w14:textId="77777777" w:rsidR="00653E39" w:rsidRPr="00690BA6" w:rsidRDefault="00653E39" w:rsidP="00653E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FERROUR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A861DEB" w14:textId="77777777" w:rsidR="00653E39" w:rsidRDefault="00653E39" w:rsidP="00653E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6367D94" w14:textId="77777777" w:rsidR="00653E39" w:rsidRDefault="00653E39" w:rsidP="00653E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7C70B6" w14:textId="77777777" w:rsidR="00653E39" w:rsidRDefault="00653E39" w:rsidP="00653E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FCAFD0" w14:textId="77777777" w:rsidR="00653E39" w:rsidRDefault="00653E39" w:rsidP="00653E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13F19329" w14:textId="77777777" w:rsidR="00653E39" w:rsidRDefault="00653E39" w:rsidP="00653E3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5A74225" w14:textId="77777777" w:rsidR="00653E39" w:rsidRDefault="00653E39" w:rsidP="00653E3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CA14C65" w14:textId="77777777" w:rsidR="00653E39" w:rsidRDefault="00653E39" w:rsidP="00653E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FCBF6C" w14:textId="77777777" w:rsidR="00653E39" w:rsidRDefault="00653E39" w:rsidP="00653E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548481C" w14:textId="77777777" w:rsidR="00653E39" w:rsidRDefault="00653E39" w:rsidP="00653E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March 2021</w:t>
      </w:r>
    </w:p>
    <w:p w14:paraId="6E8810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7EB13" w14:textId="77777777" w:rsidR="00653E39" w:rsidRDefault="00653E39" w:rsidP="009139A6">
      <w:r>
        <w:separator/>
      </w:r>
    </w:p>
  </w:endnote>
  <w:endnote w:type="continuationSeparator" w:id="0">
    <w:p w14:paraId="64964B26" w14:textId="77777777" w:rsidR="00653E39" w:rsidRDefault="00653E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219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28B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08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03128" w14:textId="77777777" w:rsidR="00653E39" w:rsidRDefault="00653E39" w:rsidP="009139A6">
      <w:r>
        <w:separator/>
      </w:r>
    </w:p>
  </w:footnote>
  <w:footnote w:type="continuationSeparator" w:id="0">
    <w:p w14:paraId="18CBCA7F" w14:textId="77777777" w:rsidR="00653E39" w:rsidRDefault="00653E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867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423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C5A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E39"/>
    <w:rsid w:val="000666E0"/>
    <w:rsid w:val="002510B7"/>
    <w:rsid w:val="005C130B"/>
    <w:rsid w:val="00653E39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21DCC"/>
  <w15:chartTrackingRefBased/>
  <w15:docId w15:val="{50BE5074-DBDB-4AF4-B3D4-54CED834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2021-04-03T20:45:00Z</dcterms:created>
  <dcterms:modified xsi:type="dcterms:W3CDTF">2021-04-03T20:49:00Z</dcterms:modified>
</cp:coreProperties>
</file>